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8FF" w:rsidRPr="00E77870" w:rsidRDefault="00A318FF" w:rsidP="00A318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George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JOHNSON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79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A318FF" w:rsidRDefault="00A318FF" w:rsidP="00A318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9E5C5D">
        <w:rPr>
          <w:rFonts w:ascii="Times New Roman" w:hAnsi="Times New Roman" w:cs="Times New Roman"/>
          <w:noProof/>
          <w:sz w:val="24"/>
          <w:szCs w:val="24"/>
        </w:rPr>
        <w:t>Panyerman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18FF" w:rsidRDefault="00A318FF" w:rsidP="00A318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18FF" w:rsidRDefault="00A318FF" w:rsidP="00A318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18FF" w:rsidRDefault="00A318FF" w:rsidP="00A318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9E5C5D">
        <w:rPr>
          <w:rFonts w:ascii="Times New Roman" w:hAnsi="Times New Roman" w:cs="Times New Roman"/>
          <w:noProof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318FF" w:rsidRDefault="00A318FF" w:rsidP="00A318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18FF" w:rsidRDefault="00A318FF" w:rsidP="00A318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18FF" w:rsidRDefault="00A318FF" w:rsidP="00A318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8FF" w:rsidRDefault="00A318FF" w:rsidP="00564E3C">
      <w:pPr>
        <w:spacing w:after="0" w:line="240" w:lineRule="auto"/>
      </w:pPr>
      <w:r>
        <w:separator/>
      </w:r>
    </w:p>
  </w:endnote>
  <w:endnote w:type="continuationSeparator" w:id="0">
    <w:p w:rsidR="00A318FF" w:rsidRDefault="00A318F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318FF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8FF" w:rsidRDefault="00A318FF" w:rsidP="00564E3C">
      <w:pPr>
        <w:spacing w:after="0" w:line="240" w:lineRule="auto"/>
      </w:pPr>
      <w:r>
        <w:separator/>
      </w:r>
    </w:p>
  </w:footnote>
  <w:footnote w:type="continuationSeparator" w:id="0">
    <w:p w:rsidR="00A318FF" w:rsidRDefault="00A318F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8FF"/>
    <w:rsid w:val="00372DC6"/>
    <w:rsid w:val="00564E3C"/>
    <w:rsid w:val="0064591D"/>
    <w:rsid w:val="00A318F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3A2A05-E5EF-4FE3-9A7D-E000DC3E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2016-02-07T20:30:00Z</dcterms:created>
  <dcterms:modified xsi:type="dcterms:W3CDTF">2016-02-07T20:31:00Z</dcterms:modified>
</cp:coreProperties>
</file>